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05" w:rsidRDefault="00297A05" w:rsidP="00544305">
      <w:pPr>
        <w:spacing w:after="0" w:line="240" w:lineRule="auto"/>
        <w:jc w:val="right"/>
      </w:pPr>
      <w:r>
        <w:t>Приложение № 19</w:t>
      </w:r>
    </w:p>
    <w:p w:rsidR="00297A05" w:rsidRDefault="00297A05" w:rsidP="00544305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297A05" w:rsidRDefault="00297A05" w:rsidP="00544305">
      <w:pPr>
        <w:spacing w:after="0" w:line="240" w:lineRule="auto"/>
        <w:jc w:val="right"/>
      </w:pPr>
      <w:r>
        <w:t>27 декабря 2024г. № 239</w:t>
      </w:r>
    </w:p>
    <w:p w:rsidR="00297A05" w:rsidRDefault="00297A05" w:rsidP="00544305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297A05" w:rsidRDefault="00297A05" w:rsidP="00544305">
      <w:pPr>
        <w:jc w:val="center"/>
      </w:pPr>
      <w:r>
        <w:t>с. Верхоленск, ул. Федосеева, остановка автобуса «Центральная»</w:t>
      </w:r>
    </w:p>
    <w:p w:rsidR="00297A05" w:rsidRDefault="00297A05">
      <w:r w:rsidRPr="00E906F7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0.25pt;height:417.75pt;visibility:visible">
            <v:imagedata r:id="rId4" o:title=""/>
          </v:shape>
        </w:pict>
      </w:r>
    </w:p>
    <w:p w:rsidR="00297A05" w:rsidRDefault="00297A05" w:rsidP="00886DDA"/>
    <w:p w:rsidR="00297A05" w:rsidRPr="00886DDA" w:rsidRDefault="00297A05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16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297A05" w:rsidRPr="00B208E4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05" w:rsidRPr="007F376A" w:rsidRDefault="00297A05" w:rsidP="00C37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05" w:rsidRPr="00B208E4" w:rsidRDefault="00297A05" w:rsidP="00C371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8E4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A05" w:rsidRPr="00B208E4" w:rsidRDefault="00297A05" w:rsidP="00C371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8E4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297A05" w:rsidRPr="00B208E4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05" w:rsidRPr="00B208E4" w:rsidRDefault="00297A05" w:rsidP="00C37135">
            <w:r w:rsidRPr="00B208E4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05" w:rsidRPr="00B208E4" w:rsidRDefault="00297A05" w:rsidP="00C37135">
            <w:r w:rsidRPr="00B208E4">
              <w:t>586187.4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A05" w:rsidRPr="00B208E4" w:rsidRDefault="00297A05" w:rsidP="00C37135">
            <w:r w:rsidRPr="00B208E4">
              <w:t>4219523.0</w:t>
            </w:r>
          </w:p>
        </w:tc>
      </w:tr>
      <w:tr w:rsidR="00297A05" w:rsidRPr="00B208E4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05" w:rsidRPr="00B208E4" w:rsidRDefault="00297A05" w:rsidP="00C37135">
            <w:r w:rsidRPr="00B208E4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05" w:rsidRPr="00B208E4" w:rsidRDefault="00297A05" w:rsidP="00C37135">
            <w:r w:rsidRPr="00B208E4">
              <w:t>586184.4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A05" w:rsidRPr="00B208E4" w:rsidRDefault="00297A05" w:rsidP="00C37135">
            <w:r w:rsidRPr="00B208E4">
              <w:t>4219522.8</w:t>
            </w:r>
          </w:p>
        </w:tc>
      </w:tr>
      <w:tr w:rsidR="00297A05" w:rsidRPr="00B208E4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05" w:rsidRPr="00B208E4" w:rsidRDefault="00297A05" w:rsidP="00C37135">
            <w:r w:rsidRPr="00B208E4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05" w:rsidRPr="00B208E4" w:rsidRDefault="00297A05" w:rsidP="00C37135">
            <w:r w:rsidRPr="00B208E4">
              <w:t>586184.6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A05" w:rsidRPr="00B208E4" w:rsidRDefault="00297A05" w:rsidP="00C37135">
            <w:r w:rsidRPr="00B208E4">
              <w:t>4219520.8</w:t>
            </w:r>
          </w:p>
        </w:tc>
      </w:tr>
      <w:tr w:rsidR="00297A05" w:rsidRPr="00B208E4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05" w:rsidRPr="00B208E4" w:rsidRDefault="00297A05" w:rsidP="00C37135">
            <w:r w:rsidRPr="00B208E4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05" w:rsidRPr="00B208E4" w:rsidRDefault="00297A05" w:rsidP="00C37135">
            <w:r w:rsidRPr="00B208E4">
              <w:t>586187.6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A05" w:rsidRPr="00B208E4" w:rsidRDefault="00297A05" w:rsidP="00C37135">
            <w:r w:rsidRPr="00B208E4">
              <w:t>4219521.0</w:t>
            </w:r>
          </w:p>
        </w:tc>
      </w:tr>
    </w:tbl>
    <w:p w:rsidR="00297A05" w:rsidRPr="00431D01" w:rsidRDefault="00297A05" w:rsidP="00886DDA">
      <w:pPr>
        <w:rPr>
          <w:i/>
        </w:rPr>
      </w:pPr>
      <w:bookmarkStart w:id="0" w:name="_GoBack"/>
      <w:bookmarkEnd w:id="0"/>
    </w:p>
    <w:sectPr w:rsidR="00297A05" w:rsidRPr="00431D01" w:rsidSect="00DB0347">
      <w:pgSz w:w="11906" w:h="16838"/>
      <w:pgMar w:top="1134" w:right="42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1532A0"/>
    <w:rsid w:val="00233223"/>
    <w:rsid w:val="002904AC"/>
    <w:rsid w:val="00297A05"/>
    <w:rsid w:val="002C1750"/>
    <w:rsid w:val="00305D54"/>
    <w:rsid w:val="003441AC"/>
    <w:rsid w:val="003467DB"/>
    <w:rsid w:val="003721E2"/>
    <w:rsid w:val="0037324A"/>
    <w:rsid w:val="00374EC3"/>
    <w:rsid w:val="003918F0"/>
    <w:rsid w:val="003933B4"/>
    <w:rsid w:val="003A6753"/>
    <w:rsid w:val="00431D01"/>
    <w:rsid w:val="00432685"/>
    <w:rsid w:val="00544305"/>
    <w:rsid w:val="00584D40"/>
    <w:rsid w:val="00602C3F"/>
    <w:rsid w:val="006428DF"/>
    <w:rsid w:val="006D582E"/>
    <w:rsid w:val="0071239F"/>
    <w:rsid w:val="00745F84"/>
    <w:rsid w:val="00787397"/>
    <w:rsid w:val="007D7300"/>
    <w:rsid w:val="007F376A"/>
    <w:rsid w:val="0083393F"/>
    <w:rsid w:val="00886DDA"/>
    <w:rsid w:val="008D3E58"/>
    <w:rsid w:val="009005C9"/>
    <w:rsid w:val="00944E4A"/>
    <w:rsid w:val="0098605B"/>
    <w:rsid w:val="00B208E4"/>
    <w:rsid w:val="00B94FBB"/>
    <w:rsid w:val="00C37135"/>
    <w:rsid w:val="00C71FC2"/>
    <w:rsid w:val="00DB0347"/>
    <w:rsid w:val="00DB7042"/>
    <w:rsid w:val="00E43858"/>
    <w:rsid w:val="00E906F7"/>
    <w:rsid w:val="00F21DDF"/>
    <w:rsid w:val="00F9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D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55</Words>
  <Characters>315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5</cp:revision>
  <cp:lastPrinted>2025-01-17T03:05:00Z</cp:lastPrinted>
  <dcterms:created xsi:type="dcterms:W3CDTF">2025-01-15T03:22:00Z</dcterms:created>
  <dcterms:modified xsi:type="dcterms:W3CDTF">2025-01-17T03:05:00Z</dcterms:modified>
</cp:coreProperties>
</file>